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71E17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413A435A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the church of East </w:t>
      </w:r>
      <w:proofErr w:type="spellStart"/>
      <w:r>
        <w:rPr>
          <w:rFonts w:ascii="Times New Roman" w:hAnsi="Times New Roman" w:cs="Times New Roman"/>
          <w:sz w:val="24"/>
          <w:szCs w:val="24"/>
        </w:rPr>
        <w:t>Meon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Hampshire.</w:t>
      </w:r>
    </w:p>
    <w:p w14:paraId="7336BC38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DF9919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010529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Sparwe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482FCEC2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Richard Slade(q.v.) touching a debt of £40.</w:t>
      </w:r>
    </w:p>
    <w:p w14:paraId="6D1BD2A6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1408-13 p.8)</w:t>
      </w:r>
    </w:p>
    <w:p w14:paraId="5F6D12E7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B17A2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69B62" w14:textId="77777777" w:rsidR="00171303" w:rsidRDefault="00171303" w:rsidP="0017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2022</w:t>
      </w:r>
    </w:p>
    <w:p w14:paraId="0223082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594EF" w14:textId="77777777" w:rsidR="00171303" w:rsidRDefault="00171303" w:rsidP="009139A6">
      <w:r>
        <w:separator/>
      </w:r>
    </w:p>
  </w:endnote>
  <w:endnote w:type="continuationSeparator" w:id="0">
    <w:p w14:paraId="22F44ED3" w14:textId="77777777" w:rsidR="00171303" w:rsidRDefault="001713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9F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F2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ADA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D4AB1" w14:textId="77777777" w:rsidR="00171303" w:rsidRDefault="00171303" w:rsidP="009139A6">
      <w:r>
        <w:separator/>
      </w:r>
    </w:p>
  </w:footnote>
  <w:footnote w:type="continuationSeparator" w:id="0">
    <w:p w14:paraId="7BEE63A1" w14:textId="77777777" w:rsidR="00171303" w:rsidRDefault="001713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B3D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84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91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303"/>
    <w:rsid w:val="000666E0"/>
    <w:rsid w:val="0017130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2A2E3"/>
  <w15:chartTrackingRefBased/>
  <w15:docId w15:val="{ECC2B141-55C3-4A71-9465-8BDC40FA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2022-02-12T07:50:00Z</dcterms:created>
  <dcterms:modified xsi:type="dcterms:W3CDTF">2022-02-12T07:51:00Z</dcterms:modified>
</cp:coreProperties>
</file>